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0B6E" w14:textId="77777777" w:rsidR="005C426C" w:rsidRDefault="005C426C" w:rsidP="005C42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AMERYK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33CB7DA3" w14:textId="77777777" w:rsidR="005C426C" w:rsidRDefault="005C426C" w:rsidP="005C426C">
      <w:pPr>
        <w:pStyle w:val="NoSpacing"/>
        <w:rPr>
          <w:rFonts w:cs="Times New Roman"/>
          <w:szCs w:val="24"/>
        </w:rPr>
      </w:pPr>
    </w:p>
    <w:p w14:paraId="209FA7AA" w14:textId="77777777" w:rsidR="005C426C" w:rsidRDefault="005C426C" w:rsidP="005C426C">
      <w:pPr>
        <w:pStyle w:val="NoSpacing"/>
        <w:rPr>
          <w:rFonts w:cs="Times New Roman"/>
          <w:szCs w:val="24"/>
        </w:rPr>
      </w:pPr>
    </w:p>
    <w:p w14:paraId="27EFE93E" w14:textId="77777777" w:rsidR="005C426C" w:rsidRDefault="005C426C" w:rsidP="005C42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Aug.1486</w:t>
      </w:r>
      <w:r>
        <w:rPr>
          <w:rFonts w:cs="Times New Roman"/>
          <w:szCs w:val="24"/>
        </w:rPr>
        <w:tab/>
        <w:t>He was appointed collector of the great customs in the port of Hull.</w:t>
      </w:r>
    </w:p>
    <w:p w14:paraId="39D3CA1D" w14:textId="77777777" w:rsidR="005C426C" w:rsidRDefault="005C426C" w:rsidP="005C42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p.51)</w:t>
      </w:r>
    </w:p>
    <w:p w14:paraId="0CFD852B" w14:textId="77777777" w:rsidR="005C426C" w:rsidRDefault="005C426C" w:rsidP="005C426C">
      <w:pPr>
        <w:pStyle w:val="NoSpacing"/>
        <w:rPr>
          <w:rFonts w:cs="Times New Roman"/>
          <w:szCs w:val="24"/>
        </w:rPr>
      </w:pPr>
    </w:p>
    <w:p w14:paraId="74EA72CC" w14:textId="77777777" w:rsidR="005C426C" w:rsidRDefault="005C426C" w:rsidP="005C426C">
      <w:pPr>
        <w:pStyle w:val="NoSpacing"/>
        <w:rPr>
          <w:rFonts w:cs="Times New Roman"/>
          <w:szCs w:val="24"/>
        </w:rPr>
      </w:pPr>
    </w:p>
    <w:p w14:paraId="6142F471" w14:textId="77777777" w:rsidR="005C426C" w:rsidRDefault="005C426C" w:rsidP="005C42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3 March 2025</w:t>
      </w:r>
      <w:r>
        <w:rPr>
          <w:rFonts w:cs="Times New Roman"/>
          <w:szCs w:val="24"/>
        </w:rPr>
        <w:fldChar w:fldCharType="end"/>
      </w:r>
    </w:p>
    <w:p w14:paraId="68877A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720F" w14:textId="77777777" w:rsidR="005C426C" w:rsidRDefault="005C426C" w:rsidP="009139A6">
      <w:r>
        <w:separator/>
      </w:r>
    </w:p>
  </w:endnote>
  <w:endnote w:type="continuationSeparator" w:id="0">
    <w:p w14:paraId="751F2016" w14:textId="77777777" w:rsidR="005C426C" w:rsidRDefault="005C42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66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4E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7B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B6EF" w14:textId="77777777" w:rsidR="005C426C" w:rsidRDefault="005C426C" w:rsidP="009139A6">
      <w:r>
        <w:separator/>
      </w:r>
    </w:p>
  </w:footnote>
  <w:footnote w:type="continuationSeparator" w:id="0">
    <w:p w14:paraId="70089F66" w14:textId="77777777" w:rsidR="005C426C" w:rsidRDefault="005C42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47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41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35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6C"/>
    <w:rsid w:val="000666E0"/>
    <w:rsid w:val="00163462"/>
    <w:rsid w:val="002510B7"/>
    <w:rsid w:val="00270799"/>
    <w:rsid w:val="005C130B"/>
    <w:rsid w:val="005C42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FCB"/>
  <w15:chartTrackingRefBased/>
  <w15:docId w15:val="{A5DA23B1-F8A7-48D9-B907-A2764B5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2025-03-06T09:40:00Z</dcterms:created>
  <dcterms:modified xsi:type="dcterms:W3CDTF">2025-03-06T09:41:00Z</dcterms:modified>
</cp:coreProperties>
</file>